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4CE4" w14:textId="67088775" w:rsidR="006543A2" w:rsidRDefault="006543A2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E30A1" w:rsidRPr="00BE30A1">
        <w:rPr>
          <w:rFonts w:cs="Arial"/>
          <w:b/>
          <w:bCs/>
          <w:sz w:val="26"/>
          <w:szCs w:val="26"/>
        </w:rPr>
        <w:t>S5-2442</w:t>
      </w:r>
      <w:r w:rsidR="000C00E4">
        <w:rPr>
          <w:rFonts w:cs="Arial"/>
          <w:b/>
          <w:bCs/>
          <w:sz w:val="26"/>
          <w:szCs w:val="26"/>
        </w:rPr>
        <w:t>88</w:t>
      </w:r>
    </w:p>
    <w:p w14:paraId="440C6A58" w14:textId="77777777" w:rsidR="006543A2" w:rsidRDefault="006543A2" w:rsidP="006543A2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21BA212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BE30A1">
              <w:rPr>
                <w:b/>
                <w:noProof/>
                <w:sz w:val="28"/>
              </w:rPr>
              <w:t>002</w:t>
            </w:r>
            <w:r w:rsidR="000C00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366E978" w:rsidR="003D0A48" w:rsidRPr="00063C4D" w:rsidRDefault="006543A2" w:rsidP="00B059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AF9D01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A77EC1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6543A2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75AEDFE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A77EC1">
              <w:rPr>
                <w:noProof/>
              </w:rPr>
              <w:t>8</w:t>
            </w:r>
            <w:r w:rsidRPr="00C7103B">
              <w:rPr>
                <w:noProof/>
              </w:rPr>
              <w:t xml:space="preserve"> </w:t>
            </w:r>
            <w:r w:rsidR="00F6297D" w:rsidRPr="00F6297D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15C600E" w:rsidR="003D0A48" w:rsidRDefault="00BE30A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E30A1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B756FC6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13C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CA0248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6543A2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6543A2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1FA11C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A77EC1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0A05" w14:textId="77777777" w:rsidR="00176813" w:rsidRDefault="00176813" w:rsidP="00176813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673643D2" w:rsidR="00B22E3C" w:rsidRPr="004D6A33" w:rsidRDefault="00176813" w:rsidP="00176813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B22E3C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5A9F334" w:rsidR="00B22E3C" w:rsidRDefault="00B22E3C" w:rsidP="00B22E3C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</w:t>
            </w:r>
            <w:proofErr w:type="gramStart"/>
            <w:r w:rsidRPr="00C7103B">
              <w:t>"</w:t>
            </w:r>
            <w:r>
              <w:t xml:space="preserve"> ,</w:t>
            </w:r>
            <w:proofErr w:type="gramEnd"/>
            <w:r>
              <w:t xml:space="preserve"> remove 0 from 0..*</w:t>
            </w:r>
          </w:p>
        </w:tc>
      </w:tr>
      <w:tr w:rsidR="00B22E3C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A59D23B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B22E3C" w14:paraId="7F98D79D" w14:textId="77777777" w:rsidTr="00B059CD">
        <w:tc>
          <w:tcPr>
            <w:tcW w:w="2694" w:type="dxa"/>
            <w:gridSpan w:val="2"/>
          </w:tcPr>
          <w:p w14:paraId="3ADD5080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B22E3C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3C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</w:p>
        </w:tc>
      </w:tr>
      <w:tr w:rsidR="00B22E3C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E3C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B22E3C" w:rsidRPr="008863B9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B22E3C" w:rsidRPr="008863B9" w:rsidRDefault="00B22E3C" w:rsidP="00B22E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E3C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0EAF32E5" w14:textId="77777777" w:rsidR="00176813" w:rsidRDefault="00176813" w:rsidP="00176813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72402958" w14:textId="77777777" w:rsidR="00176813" w:rsidRDefault="00176813" w:rsidP="00176813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176813" w14:paraId="040BE426" w14:textId="77777777" w:rsidTr="00176813">
        <w:trPr>
          <w:tblHeader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7F10FA" w14:textId="77777777" w:rsidR="00176813" w:rsidRDefault="0017681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BB11F8" w14:textId="77777777" w:rsidR="00176813" w:rsidRDefault="0017681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AD5E6A" w14:textId="77777777" w:rsidR="00176813" w:rsidRDefault="0017681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176813" w14:paraId="458134D4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3EE6" w14:textId="77777777" w:rsidR="00176813" w:rsidRDefault="00176813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72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3DC0B435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24CE1937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2328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471376A5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0BB6BD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125C18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07EDD8B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E05F47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4DBCBC62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858E" w14:textId="77777777" w:rsidR="00176813" w:rsidRDefault="00176813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893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1396DDE4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1DCB292E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15F789C7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-NBAP”,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-ALCAP”.</w:t>
            </w:r>
          </w:p>
          <w:p w14:paraId="546D5662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C532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3674CF9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A4D28E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D260E30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7FB281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93E06B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5B93BCBE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4F84DD23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300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A5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16936DCF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30E86382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5E3E4CBD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1712D8B0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90F8C3D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D1C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0012D1E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D0B36E6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246074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3392CBE5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1A4EF8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42583D1A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672D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C9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5AFE012A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5D7F9294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2272E4E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34282773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37E3AB4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1C9EC04B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B9DE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E3E2B19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20859C9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5697006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8FB879E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48EB8E7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7671979A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D75A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76C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3FE257E7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6952FF33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0152FE7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8BBB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7C8C647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*</w:t>
            </w:r>
          </w:p>
          <w:p w14:paraId="30F719C6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12A4942E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4ED5549E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91C1C2B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5102F85F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E40E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E9B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50E007D6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3D998318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5470E34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BC9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4E68465F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11608FF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07FCE52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21B069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1D8B0C9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176813" w14:paraId="4EAFFE96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2DD3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546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57A17E61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697A21CF" w14:textId="77777777" w:rsidR="00176813" w:rsidRDefault="00176813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0D6FE27C" w14:textId="77777777" w:rsidR="00176813" w:rsidRDefault="00176813">
            <w:pPr>
              <w:pStyle w:val="TAL"/>
              <w:rPr>
                <w:lang w:val="nb-NO" w:eastAsia="en-GB"/>
              </w:rPr>
            </w:pPr>
          </w:p>
          <w:p w14:paraId="1850722F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61394552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493B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4A775298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EA87C4A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0B5126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3D8ED18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B08198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0C84946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24CD5943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995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1D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615F57B4" w14:textId="77777777" w:rsidR="00176813" w:rsidRDefault="00176813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21B4854F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256AF746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0E86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0B42F935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35F2785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47BD4D0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D9FEB94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B1D7990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6A8F94E7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31E8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7EE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Service Category used for the virtual </w:t>
            </w:r>
            <w:proofErr w:type="gramStart"/>
            <w:r>
              <w:rPr>
                <w:lang w:eastAsia="en-GB"/>
              </w:rPr>
              <w:t>connection  Egress</w:t>
            </w:r>
            <w:proofErr w:type="gramEnd"/>
            <w:r>
              <w:rPr>
                <w:lang w:eastAsia="en-GB"/>
              </w:rPr>
              <w:t xml:space="preserve">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5D7248AC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045AC5B4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4E5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484DA2DE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56E061F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8EDCD8B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5F3381E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EBCC2F2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76813" w14:paraId="7A0F483F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5DB4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89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3C4912A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5A5DE23E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5EBD403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>Null, AAL</w:t>
            </w:r>
            <w:proofErr w:type="gramStart"/>
            <w:r>
              <w:rPr>
                <w:lang w:eastAsia="en-GB"/>
              </w:rPr>
              <w:t>1,...</w:t>
            </w:r>
            <w:proofErr w:type="gramEnd"/>
            <w:r>
              <w:rPr>
                <w:lang w:eastAsia="en-GB"/>
              </w:rPr>
              <w:t xml:space="preserve">.. </w:t>
            </w:r>
          </w:p>
          <w:p w14:paraId="1D56243A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842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DB2F07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4C0ABD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E8D85C4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6517344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6DBFC0FB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05B4FBF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57CD8181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8E73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B78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7E9ADE53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16501E26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AA1655C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3CBA2DD3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D7CC25B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A92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2F180E5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5EA7A1A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F5B180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4B5A38E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7503E5A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6C74CC46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19550168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173F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626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2E07545E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6A3C6C58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B154FC6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6BA236AB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91832DC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BC3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6BE3983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AB12FFA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A8A7E6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E204DE7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8593C89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62740E49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1C5F3D4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A20F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0AE5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0E67A6F8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397D3F47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4F14FB3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088B55C1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64658AC7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0F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2873F9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99E5220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9C17528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DB87014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77B05C25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3CBF013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298AD94C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736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292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32C09E8C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228F2652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68BDD9E0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565C4828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2D4901F2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B7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713AA2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87409B7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6A58015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62F6DDC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4966EA8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A2005CA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6DDEA4B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F3F4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C1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6B5396AA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00C7ED53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0E83C7B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3864FE6C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15813C02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E87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CEAD48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7E9185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4568EE8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57B50597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6A44B3E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7E77E1C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5F2F07E5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E4F0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8CA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1BE99940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6BA8DBE7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8091AD6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20576F91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555FCFC3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D9F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E58A82C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A3890E6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71BBD91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E4440BD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6B745D10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A2316D0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552EB094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D055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53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548890C7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162700EE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15B6DBE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5B8E1692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7504C550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BF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098F7C63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0A3A1A7" w14:textId="77777777" w:rsidR="00176813" w:rsidRDefault="00176813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07D6CA6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6BDBBC6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7D97FDD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E0AF391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8DF096A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12BA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82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579320FE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42659307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5CD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DE39FA2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06FDE4C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EAFD849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B0937B8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BAB6775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39ACD6A2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36B2EA9B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22179576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D776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AD4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247B17F3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215288DD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65959FA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5CDDC7E6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434ABAF7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B9A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973AC91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5B0044D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CA1DEB4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8E98C56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2B99D21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5CDC551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201160B7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8BF5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9C4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16723679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36A07382" w14:textId="77777777" w:rsidR="00176813" w:rsidRDefault="00176813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47C1ADE" w14:textId="77777777" w:rsidR="00176813" w:rsidRDefault="00176813">
            <w:pPr>
              <w:pStyle w:val="TAL"/>
              <w:rPr>
                <w:lang w:val="fr-FR" w:eastAsia="en-GB"/>
              </w:rPr>
            </w:pPr>
          </w:p>
          <w:p w14:paraId="681F8BEA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1D4784F9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CB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18499A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7083E3D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2489370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554CEB08" w14:textId="77777777" w:rsidR="00176813" w:rsidRDefault="00176813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2E1665B" w14:textId="77777777" w:rsidR="00176813" w:rsidRDefault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C20595F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204AE107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16BC" w14:textId="77777777" w:rsidR="00176813" w:rsidRDefault="00176813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045D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2400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427DFF2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3A798E4" w14:textId="77777777" w:rsidR="00176813" w:rsidRDefault="00176813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A14A60" w14:textId="77777777" w:rsidR="00176813" w:rsidRDefault="00176813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AF4646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2F5FE66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0BB4" w14:textId="77777777" w:rsidR="00176813" w:rsidRDefault="00176813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22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67108621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7FF69E64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3274C94" w14:textId="77777777" w:rsidR="00176813" w:rsidRDefault="00176813">
            <w:pPr>
              <w:pStyle w:val="StyleTACLeft"/>
              <w:rPr>
                <w:szCs w:val="18"/>
                <w:lang w:eastAsia="en-GB"/>
              </w:rPr>
            </w:pPr>
          </w:p>
          <w:p w14:paraId="05B19320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56A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EAF5D28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5" w:author="Zhulia Ayani" w:date="2024-08-09T16:26:00Z">
              <w:r w:rsidDel="00B7338E">
                <w:rPr>
                  <w:rFonts w:cs="Arial"/>
                  <w:szCs w:val="18"/>
                  <w:lang w:eastAsia="en-GB"/>
                </w:rPr>
                <w:delText>0..</w:delText>
              </w:r>
            </w:del>
            <w:r>
              <w:rPr>
                <w:rFonts w:cs="Arial"/>
                <w:szCs w:val="18"/>
                <w:lang w:eastAsia="en-GB"/>
              </w:rPr>
              <w:t>*</w:t>
            </w:r>
          </w:p>
          <w:p w14:paraId="3895A5B8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600343AE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7848611E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BC2C638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43BE9F67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17FF3BB6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4993" w14:textId="77777777" w:rsidR="00176813" w:rsidRDefault="00176813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0ED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6ECF2A61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1C99B39E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F8C68EC" w14:textId="77777777" w:rsidR="00176813" w:rsidRDefault="00176813">
            <w:pPr>
              <w:pStyle w:val="StyleTACLeft"/>
              <w:rPr>
                <w:szCs w:val="18"/>
                <w:lang w:eastAsia="en-GB"/>
              </w:rPr>
            </w:pPr>
          </w:p>
          <w:p w14:paraId="58A20C3C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6281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610BD3D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</w:t>
            </w:r>
          </w:p>
          <w:p w14:paraId="0B38A6DA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1765BCEF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350DD818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F27DE31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7EF1A977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  <w:tr w:rsidR="00176813" w14:paraId="06E8BA33" w14:textId="77777777" w:rsidTr="00176813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63CC" w14:textId="77777777" w:rsidR="00176813" w:rsidRDefault="00176813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92B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495E6B37" w14:textId="77777777" w:rsidR="00176813" w:rsidRDefault="00176813">
            <w:pPr>
              <w:pStyle w:val="TAL"/>
              <w:rPr>
                <w:lang w:eastAsia="en-GB"/>
              </w:rPr>
            </w:pPr>
          </w:p>
          <w:p w14:paraId="4643F997" w14:textId="77777777" w:rsidR="00176813" w:rsidRDefault="00176813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8CB032D" w14:textId="77777777" w:rsidR="00176813" w:rsidRDefault="00176813">
            <w:pPr>
              <w:pStyle w:val="TAL"/>
              <w:rPr>
                <w:szCs w:val="18"/>
                <w:lang w:eastAsia="en-GB"/>
              </w:rPr>
            </w:pPr>
          </w:p>
          <w:p w14:paraId="5F45AFB6" w14:textId="77777777" w:rsidR="00176813" w:rsidRDefault="00176813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7372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C70AC49" w14:textId="77777777" w:rsidR="00176813" w:rsidRDefault="00176813" w:rsidP="0017681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10" w:author="Zhulia Ayani" w:date="2024-08-09T16:26:00Z">
              <w:r w:rsidDel="00B7338E">
                <w:rPr>
                  <w:lang w:eastAsia="en-GB"/>
                </w:rPr>
                <w:delText>0..</w:delText>
              </w:r>
            </w:del>
            <w:r>
              <w:rPr>
                <w:lang w:eastAsia="en-GB"/>
              </w:rPr>
              <w:t>*</w:t>
            </w:r>
          </w:p>
          <w:p w14:paraId="398E5E7C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25CB9F87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FB3C7C7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F03C693" w14:textId="77777777" w:rsidR="00176813" w:rsidRDefault="00176813" w:rsidP="00176813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012516CF" w14:textId="77777777" w:rsidR="00176813" w:rsidRDefault="00176813">
            <w:pPr>
              <w:pStyle w:val="TAL"/>
              <w:rPr>
                <w:lang w:eastAsia="en-GB"/>
              </w:rPr>
            </w:pPr>
          </w:p>
        </w:tc>
      </w:tr>
    </w:tbl>
    <w:p w14:paraId="293BF672" w14:textId="77777777" w:rsidR="00176813" w:rsidRDefault="00176813" w:rsidP="00176813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3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3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08AD" w14:textId="77777777" w:rsidR="003B4C1B" w:rsidRDefault="003B4C1B">
      <w:r>
        <w:separator/>
      </w:r>
    </w:p>
  </w:endnote>
  <w:endnote w:type="continuationSeparator" w:id="0">
    <w:p w14:paraId="11517839" w14:textId="77777777" w:rsidR="003B4C1B" w:rsidRDefault="003B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AB0E" w14:textId="77777777" w:rsidR="003B4C1B" w:rsidRDefault="003B4C1B">
      <w:r>
        <w:separator/>
      </w:r>
    </w:p>
  </w:footnote>
  <w:footnote w:type="continuationSeparator" w:id="0">
    <w:p w14:paraId="25B9E872" w14:textId="77777777" w:rsidR="003B4C1B" w:rsidRDefault="003B4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63C4D"/>
    <w:rsid w:val="000A6394"/>
    <w:rsid w:val="000B14E1"/>
    <w:rsid w:val="000B7FED"/>
    <w:rsid w:val="000C00E4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7681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7F29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776E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95BB6"/>
    <w:rsid w:val="003A49CB"/>
    <w:rsid w:val="003B1D42"/>
    <w:rsid w:val="003B4C1B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4F80"/>
    <w:rsid w:val="004F40EB"/>
    <w:rsid w:val="005009D9"/>
    <w:rsid w:val="00513B58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5F37E3"/>
    <w:rsid w:val="00600FD5"/>
    <w:rsid w:val="00614BD5"/>
    <w:rsid w:val="00616B58"/>
    <w:rsid w:val="00621188"/>
    <w:rsid w:val="006257ED"/>
    <w:rsid w:val="006543A2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432B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0823"/>
    <w:rsid w:val="009C6975"/>
    <w:rsid w:val="009C71D7"/>
    <w:rsid w:val="009D1A63"/>
    <w:rsid w:val="009D7DF2"/>
    <w:rsid w:val="009E3297"/>
    <w:rsid w:val="009E6423"/>
    <w:rsid w:val="009F734F"/>
    <w:rsid w:val="00A013CB"/>
    <w:rsid w:val="00A03419"/>
    <w:rsid w:val="00A06878"/>
    <w:rsid w:val="00A1069F"/>
    <w:rsid w:val="00A2064B"/>
    <w:rsid w:val="00A246B6"/>
    <w:rsid w:val="00A40EE3"/>
    <w:rsid w:val="00A42893"/>
    <w:rsid w:val="00A47E70"/>
    <w:rsid w:val="00A508EE"/>
    <w:rsid w:val="00A50CF0"/>
    <w:rsid w:val="00A6162D"/>
    <w:rsid w:val="00A75B00"/>
    <w:rsid w:val="00A7671C"/>
    <w:rsid w:val="00A77217"/>
    <w:rsid w:val="00A77EC1"/>
    <w:rsid w:val="00AA2CBC"/>
    <w:rsid w:val="00AC5820"/>
    <w:rsid w:val="00AD1CD8"/>
    <w:rsid w:val="00AE5DD8"/>
    <w:rsid w:val="00B13F88"/>
    <w:rsid w:val="00B150C6"/>
    <w:rsid w:val="00B22E3C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30A1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40638"/>
    <w:rsid w:val="00C406A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22CA"/>
    <w:rsid w:val="00D246DF"/>
    <w:rsid w:val="00D24991"/>
    <w:rsid w:val="00D4591B"/>
    <w:rsid w:val="00D50255"/>
    <w:rsid w:val="00D66520"/>
    <w:rsid w:val="00D70FD9"/>
    <w:rsid w:val="00DA048B"/>
    <w:rsid w:val="00DA7293"/>
    <w:rsid w:val="00DD2656"/>
    <w:rsid w:val="00DD798C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C4D6E"/>
    <w:rsid w:val="00EE436C"/>
    <w:rsid w:val="00EE7D7C"/>
    <w:rsid w:val="00EF6D0A"/>
    <w:rsid w:val="00F01566"/>
    <w:rsid w:val="00F15E9F"/>
    <w:rsid w:val="00F220F0"/>
    <w:rsid w:val="00F25D98"/>
    <w:rsid w:val="00F300FB"/>
    <w:rsid w:val="00F433F0"/>
    <w:rsid w:val="00F53069"/>
    <w:rsid w:val="00F629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2024-08-09T14:36:00Z</dcterms:created>
  <dcterms:modified xsi:type="dcterms:W3CDTF">2024-08-09T14:46:00Z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